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D32B8" w14:textId="77777777" w:rsidR="008B41C8" w:rsidRDefault="008B41C8" w:rsidP="008B41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PACHET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6FFAA3E" w14:textId="77777777" w:rsidR="008B41C8" w:rsidRDefault="008B41C8" w:rsidP="008B41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Shipley in Bromsgrove, Worcestershire. Turner.</w:t>
      </w:r>
    </w:p>
    <w:p w14:paraId="3932C77E" w14:textId="77777777" w:rsidR="008B41C8" w:rsidRDefault="008B41C8" w:rsidP="008B41C8">
      <w:pPr>
        <w:pStyle w:val="NoSpacing"/>
        <w:rPr>
          <w:rFonts w:cs="Times New Roman"/>
          <w:szCs w:val="24"/>
        </w:rPr>
      </w:pPr>
    </w:p>
    <w:p w14:paraId="6C1C04BD" w14:textId="77777777" w:rsidR="008B41C8" w:rsidRDefault="008B41C8" w:rsidP="008B41C8">
      <w:pPr>
        <w:pStyle w:val="NoSpacing"/>
        <w:rPr>
          <w:rFonts w:cs="Times New Roman"/>
          <w:szCs w:val="24"/>
        </w:rPr>
      </w:pPr>
    </w:p>
    <w:p w14:paraId="09EEA9F2" w14:textId="77777777" w:rsidR="008B41C8" w:rsidRDefault="008B41C8" w:rsidP="008B41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Pulter</w:t>
      </w:r>
      <w:proofErr w:type="spellEnd"/>
      <w:r>
        <w:rPr>
          <w:rFonts w:cs="Times New Roman"/>
          <w:szCs w:val="24"/>
        </w:rPr>
        <w:t>(q.v.) brought a plaint of account as receiver against him.</w:t>
      </w:r>
    </w:p>
    <w:p w14:paraId="23FA4FF4" w14:textId="77777777" w:rsidR="008B41C8" w:rsidRDefault="008B41C8" w:rsidP="008B41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4DA0F78" w14:textId="77777777" w:rsidR="008B41C8" w:rsidRDefault="008B41C8" w:rsidP="008B41C8">
      <w:pPr>
        <w:pStyle w:val="NoSpacing"/>
        <w:rPr>
          <w:rFonts w:cs="Times New Roman"/>
          <w:szCs w:val="24"/>
        </w:rPr>
      </w:pPr>
    </w:p>
    <w:p w14:paraId="4C90418A" w14:textId="77777777" w:rsidR="008B41C8" w:rsidRDefault="008B41C8" w:rsidP="008B41C8">
      <w:pPr>
        <w:pStyle w:val="NoSpacing"/>
        <w:rPr>
          <w:rFonts w:cs="Times New Roman"/>
          <w:szCs w:val="24"/>
        </w:rPr>
      </w:pPr>
    </w:p>
    <w:p w14:paraId="552F27E5" w14:textId="77777777" w:rsidR="008B41C8" w:rsidRDefault="008B41C8" w:rsidP="008B41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p w14:paraId="37A7C5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7DE6E" w14:textId="77777777" w:rsidR="008B41C8" w:rsidRDefault="008B41C8" w:rsidP="009139A6">
      <w:r>
        <w:separator/>
      </w:r>
    </w:p>
  </w:endnote>
  <w:endnote w:type="continuationSeparator" w:id="0">
    <w:p w14:paraId="36C7E3BC" w14:textId="77777777" w:rsidR="008B41C8" w:rsidRDefault="008B41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F8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07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5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8FD3C" w14:textId="77777777" w:rsidR="008B41C8" w:rsidRDefault="008B41C8" w:rsidP="009139A6">
      <w:r>
        <w:separator/>
      </w:r>
    </w:p>
  </w:footnote>
  <w:footnote w:type="continuationSeparator" w:id="0">
    <w:p w14:paraId="73E872EE" w14:textId="77777777" w:rsidR="008B41C8" w:rsidRDefault="008B41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B2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8E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3D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1C8"/>
    <w:rsid w:val="000666E0"/>
    <w:rsid w:val="002510B7"/>
    <w:rsid w:val="005C130B"/>
    <w:rsid w:val="00826F5C"/>
    <w:rsid w:val="008B41C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1881B"/>
  <w15:chartTrackingRefBased/>
  <w15:docId w15:val="{301AEF8A-4707-4ADA-8F1D-2459D166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B41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2023-05-26T20:41:00Z</dcterms:created>
  <dcterms:modified xsi:type="dcterms:W3CDTF">2023-05-26T20:42:00Z</dcterms:modified>
</cp:coreProperties>
</file>